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1ec4a8" w14:textId="01ec4a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F246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F246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F246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F246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CF246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F246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F2465">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F2465" w:rsidR="00CF2465">
            <w:rPr>
              <w:rStyle w:val="eSPISCCParagraphDefaultFont"/>
              <w:rFonts w:eastAsiaTheme="minorHAnsi"/>
            </w:rPr>
            <w:t>Pp-3113/2025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F2465" w:rsidR="00CF2465">
            <w:rPr>
              <w:rStyle w:val="eSPISCCParagraphDefaultFont"/>
              <w:rFonts w:eastAsiaTheme="minorHAnsi"/>
            </w:rPr>
            <w:t>KRALJEVI RESTORANI društvo s ograničenom odgovornošću za usluge i dr.</w:t>
          </w:r>
        </w:sdtContent>
      </w:sdt>
      <w:r w:rsidR="0021089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F2465" w:rsidR="00CF2465">
            <w:rPr>
              <w:rStyle w:val="eSPISCCParagraphDefaultFont"/>
              <w:rFonts w:eastAsiaTheme="minorHAnsi"/>
            </w:rPr>
            <w:t>Marinko Bob Ivancic</w:t>
          </w:r>
        </w:sdtContent>
      </w:sdt>
      <w:r w:rsidR="001E00E5">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F2465" w:rsidR="00CF2465">
            <w:rPr>
              <w:rStyle w:val="eSPISCCParagraphDefaultFont"/>
              <w:rFonts w:eastAsiaTheme="minorHAnsi"/>
            </w:rPr>
            <w:t>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F2465" w:rsidR="00CF2465">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CF2465" w:rsidR="00D7095E" w:rsidP="00CF2465" w:rsidRDefault="009E7DBB">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F2465" w:rsidR="00CF2465">
            <w:rPr>
              <w:rStyle w:val="eSPISCCParagraphDefaultFont"/>
              <w:rFonts w:eastAsiaTheme="minorHAnsi"/>
            </w:rPr>
            <w:t>107/07</w:t>
          </w:r>
        </w:sdtContent>
      </w:sdt>
      <w:r w:rsidRPr="009E7DBB">
        <w:rPr>
          <w:rFonts w:eastAsia="Times New Roman" w:cs="Times New Roman"/>
          <w:lang w:eastAsia="hr-HR"/>
        </w:rPr>
        <w:t xml:space="preserve">), ovlaštena zastupati okrivljenu pravnu osobu, </w:t>
      </w:r>
      <w:r w:rsidR="00CF2465">
        <w:rPr>
          <w:rFonts w:eastAsia="Times New Roman" w:cs="Times New Roman"/>
          <w:lang w:eastAsia="hr-HR"/>
        </w:rPr>
        <w:t>najkasnije do početka ročišta.</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F2465" w:rsidR="00CF2465">
            <w:rPr>
              <w:rStyle w:val="eSPISCCParagraphDefaultFont"/>
              <w:rFonts w:eastAsiaTheme="minorHAnsi"/>
            </w:rPr>
            <w:t>KRALJEVI RESTORANI društvo s ograničenom odgovornošću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F2465" w:rsidR="00CF2465">
            <w:rPr>
              <w:rStyle w:val="eSPISCCParagraphDefaultFont"/>
              <w:rFonts w:eastAsiaTheme="minorHAnsi"/>
            </w:rPr>
            <w:t>13.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F2465" w:rsidR="00CF2465">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F2465" w:rsidR="00CF2465">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F2465" w:rsidR="00CF2465">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F2465" w:rsidR="00CF2465">
            <w:rPr>
              <w:rStyle w:val="eSPISCCParagraphDefaultFont"/>
              <w:rFonts w:eastAsiaTheme="minorHAnsi"/>
            </w:rPr>
            <w:t>329</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Pr="00CF2465" w:rsidR="00176071" w:rsidP="006C0875" w:rsidRDefault="006C0875">
      <w:pPr>
        <w:spacing w:after="0"/>
        <w:ind w:firstLine="708"/>
        <w:rPr>
          <w:rFonts w:eastAsia="Times New Roman" w:cs="Times New Roman"/>
          <w:b/>
          <w:lang w:eastAsia="hr-HR"/>
        </w:rPr>
      </w:pPr>
      <w:r w:rsidRPr="00CF2465">
        <w:rPr>
          <w:rFonts w:eastAsia="Times New Roman" w:cs="Times New Roman"/>
          <w:b/>
          <w:lang w:eastAsia="hr-HR"/>
        </w:rPr>
        <w:t>Okrivljena pravna osoba može sudu dostaviti i pisanu obranu.</w:t>
      </w:r>
    </w:p>
    <w:p w:rsidR="006C0875" w:rsidP="006C0875" w:rsidRDefault="006C0875">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F2465" w:rsidR="00CF246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F2465" w:rsidR="00CF2465">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F246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F2465">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r>
        <w:separator/>
      </w:r>
    </w:p>
  </w:endnote>
  <w:endnote w:type="continuationSeparator" w:id="0">
    <w:p w:rsidR="000D23DD" w:rsidP="00537B78" w:rsidRDefault="000D23D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F246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r>
        <w:separator/>
      </w:r>
    </w:p>
  </w:footnote>
  <w:footnote w:type="continuationSeparator" w:id="0">
    <w:p w:rsidR="000D23DD" w:rsidP="00537B78" w:rsidRDefault="000D23D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F2465" w:rsidR="00CF2465">
          <w:rPr>
            <w:rStyle w:val="eSPISCCParagraphDefaultFont"/>
          </w:rPr>
          <w:t>Pp-3113/2025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465"/>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42679F0"/>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Avenija Većeslava Holjevca 40</izvorni_sadrzaj>
    <derivirana_varijabla naziv="DomainObject.UcesnikSudskeRadnje.Adresa.UlicaIKBR_1">Avenija Većeslava Holjevca 40</derivirana_varijabla>
  </DomainObject.UcesnikSudskeRadnje.Adresa.UlicaIKBR>
  <DomainObject.UcesnikSudskeRadnje.Naziv>
    <izvorni_sadrzaj>KRALJEVI RESTORANI društvo s ograničenom odgovornošću za usluge</izvorni_sadrzaj>
    <derivirana_varijabla naziv="DomainObject.UcesnikSudskeRadnje.Naziv_1">KRALJEVI RESTORANI društvo s ograničenom odgovornošću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3113</izvorni_sadrzaj>
    <derivirana_varijabla naziv="DomainObject.Predmet.Broj_1">3113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2025.</izvorni_sadrzaj>
    <derivirana_varijabla naziv="DomainObject.Predmet.DatumOsnivanja_1">13.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prosinca 1965.</izvorni_sadrzaj>
    <derivirana_varijabla naziv="DomainObject.Predmet.OkrivljenikFizickaOsoba.DatumRodjenja_1">24. prosinca 1965.</derivirana_varijabla>
  </DomainObject.Predmet.OkrivljenikFizickaOsoba.DatumRodjenja>
  <DomainObject.Predmet.OkrivljenikFizickaOsoba.DatumRodjenjaFormated>
    <izvorni_sadrzaj>24.12.1965.</izvorni_sadrzaj>
    <derivirana_varijabla naziv="DomainObject.Predmet.OkrivljenikFizickaOsoba.DatumRodjenjaFormated_1">24.12.1965.</derivirana_varijabla>
  </DomainObject.Predmet.OkrivljenikFizickaOsoba.DatumRodjenjaFormated>
  <DomainObject.Predmet.OkrivljenikFizickaOsoba.Ime>
    <izvorni_sadrzaj>Marinko Bob</izvorni_sadrzaj>
    <derivirana_varijabla naziv="DomainObject.Predmet.OkrivljenikFizickaOsoba.Ime_1">Marinko Bob</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CAMPERDOWN</izvorni_sadrzaj>
    <derivirana_varijabla naziv="DomainObject.Predmet.OkrivljenikFizickaOsoba.MjestoRodjenja_1">CAMPERDOWN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Marinko Bob Ivancic</izvorni_sadrzaj>
    <derivirana_varijabla naziv="DomainObject.Predmet.OkrivljenikFizickaOsoba.Naziv_1">Marinko Bob Ivancic</derivirana_varijabla>
  </DomainObject.Predmet.OkrivljenikFizickaOsoba.Naziv>
  <DomainObject.Predmet.OkrivljenikFizickaOsoba.Prezime>
    <izvorni_sadrzaj>Ivancic</izvorni_sadrzaj>
    <derivirana_varijabla naziv="DomainObject.Predmet.OkrivljenikFizickaOsoba.Prezime_1">Ivancic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04342805000</izvorni_sadrzaj>
    <derivirana_varijabla naziv="DomainObject.Predmet.OkrivljenikFizickaOsoba.Oib_1">04342805000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Pp-3113/2025</izvorni_sadrzaj>
    <derivirana_varijabla naziv="DomainObject.Predmet.OznakaBroj_1">Pp-3113/2025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KRALJEVI RESTORANI društvo s ograničenom odgovornošću za usluge; Marinko Bob Ivancic</izvorni_sadrzaj>
    <derivirana_varijabla naziv="DomainObject.Predmet.ProtustrankaFormated_1">  KRALJEVI RESTORANI društvo s ograničenom odgovornošću za usluge; Marinko Bob Ivancic</derivirana_varijabla>
  </DomainObject.Predmet.ProtustrankaFormated>
  <DomainObject.Predmet.ProtustrankaFormatedOIB>
    <izvorni_sadrzaj>  KRALJEVI RESTORANI društvo s ograničenom odgovornošću za usluge, OIB 37567261825; Marinko Bob Ivancic, OIB 04342805000</izvorni_sadrzaj>
    <derivirana_varijabla naziv="DomainObject.Predmet.ProtustrankaFormatedOIB_1">  KRALJEVI RESTORANI društvo s ograničenom odgovornošću za usluge, OIB 37567261825; Marinko Bob Ivancic, OIB 04342805000</derivirana_varijabla>
  </DomainObject.Predmet.ProtustrankaFormatedOIB>
  <DomainObject.Predmet.ProtustrankaFormatedWithAdress>
    <izvorni_sadrzaj> KRALJEVI RESTORANI društvo s ograničenom odgovornošću za usluge, Avenija Većeslava Holjevca 40, 10000 Zagreb; Marinko Bob Ivancic, Avenija Većeslava Holjevca 40, 10000 Zagreb</izvorni_sadrzaj>
    <derivirana_varijabla naziv="DomainObject.Predmet.ProtustrankaFormatedWithAdress_1"> KRALJEVI RESTORANI društvo s ograničenom odgovornošću za usluge, Avenija Većeslava Holjevca 40, 10000 Zagreb; Marinko Bob Ivancic, Avenija Većeslava Holjevca 40, 10000 Zagreb</derivirana_varijabla>
  </DomainObject.Predmet.ProtustrankaFormatedWithAdress>
  <DomainObject.Predmet.ProtustrankaFormatedWithAdressOIB>
    <izvorni_sadrzaj> KRALJEVI RESTORANI društvo s ograničenom odgovornošću za usluge, OIB 37567261825, Avenija Većeslava Holjevca 40, 10000 Zagreb; Marinko Bob Ivancic, OIB 04342805000, Avenija Većeslava Holjevca 40, 10000 Zagreb</izvorni_sadrzaj>
    <derivirana_varijabla naziv="DomainObject.Predmet.ProtustrankaFormatedWithAdressOIB_1"> KRALJEVI RESTORANI društvo s ograničenom odgovornošću za usluge, OIB 37567261825, Avenija Većeslava Holjevca 40, 10000 Zagreb; Marinko Bob Ivancic, OIB 04342805000, Avenija Većeslava Holjevca 40, 10000 Zagreb</derivirana_varijabla>
  </DomainObject.Predmet.ProtustrankaFormatedWithAdressOIB>
  <DomainObject.Predmet.ProtustrankaWithAdress>
    <izvorni_sadrzaj>KRALJEVI RESTORANI društvo s ograničenom odgovornošću za usluge Avenija Većeslava Holjevca 40, 10000 Zagreb, Marinko Bob Ivancic Avenija Većeslava Holjevca 40, 10000 Zagreb</izvorni_sadrzaj>
    <derivirana_varijabla naziv="DomainObject.Predmet.ProtustrankaWithAdress_1">KRALJEVI RESTORANI društvo s ograničenom odgovornošću za usluge Avenija Većeslava Holjevca 40, 10000 Zagreb, Marinko Bob Ivancic Avenija Većeslava Holjevca 40, 10000 Zagreb</derivirana_varijabla>
  </DomainObject.Predmet.ProtustrankaWithAdress>
  <DomainObject.Predmet.ProtustrankaWithAdressOIB>
    <izvorni_sadrzaj>KRALJEVI RESTORANI društvo s ograničenom odgovornošću za usluge, OIB 37567261825, Avenija Većeslava Holjevca 40, 10000 Zagreb, Marinko Bob Ivancic, OIB 04342805000, Avenija Većeslava Holjevca 40, 10000 Zagreb</izvorni_sadrzaj>
    <derivirana_varijabla naziv="DomainObject.Predmet.ProtustrankaWithAdressOIB_1">KRALJEVI RESTORANI društvo s ograničenom odgovornošću za usluge, OIB 37567261825, Avenija Većeslava Holjevca 40, 10000 Zagreb, Marinko Bob Ivancic, OIB 04342805000, Avenija Većeslava Holjevca 40, 10000 Zagreb</derivirana_varijabla>
  </DomainObject.Predmet.ProtustrankaWithAdressOIB>
  <DomainObject.Predmet.ProtustrankaNazivFormated>
    <izvorni_sadrzaj>KRALJEVI RESTORANI društvo s ograničenom odgovornošću za usluge,Marinko Bob Ivancic</izvorni_sadrzaj>
    <derivirana_varijabla naziv="DomainObject.Predmet.ProtustrankaNazivFormated_1">Marinko Bob Ivancic</derivirana_varijabla>
    <derivirana_varijabla naziv="Padez">KRALJEVI RESTORANI društvo s ograničenom odgovornošću za usluge,Marinko Bob Ivancic</derivirana_varijabla>
  </DomainObject.Predmet.ProtustrankaNazivFormated>
  <DomainObject.Predmet.ProtustrankaNazivFormatedOIB>
    <izvorni_sadrzaj>KRALJEVI RESTORANI društvo s ograničenom odgovornošću za usluge, OIB 37567261825,Marinko Bob Ivancic, OIB 04342805000</izvorni_sadrzaj>
    <derivirana_varijabla naziv="DomainObject.Predmet.ProtustrankaNazivFormatedOIB_1">KRALJEVI RESTORANI društvo s ograničenom odgovornošću za usluge, OIB 37567261825,Marinko Bob Ivancic, OIB 04342805000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KRALJEVI RESTORANI društvo s ograničenom odgovornošću za usluge</item>
      <item>Marinko Bob Ivancic</item>
    </izvorni_sadrzaj>
    <derivirana_varijabla naziv="DomainObject.Predmet.ProtuStrankaListFormated_1">
      <item>KRALJEVI RESTORANI društvo s ograničenom odgovornošću za usluge</item>
      <item>Marinko Bob Ivancic</item>
    </derivirana_varijabla>
  </DomainObject.Predmet.ProtuStrankaListFormated>
  <DomainObject.Predmet.ProtuStrankaListFormatedOIB>
    <izvorni_sadrzaj>
      <item>KRALJEVI RESTORANI društvo s ograničenom odgovornošću za usluge, OIB 37567261825</item>
      <item>Marinko Bob Ivancic, OIB 04342805000</item>
    </izvorni_sadrzaj>
    <derivirana_varijabla naziv="DomainObject.Predmet.ProtuStrankaListFormatedOIB_1">
      <item>KRALJEVI RESTORANI društvo s ograničenom odgovornošću za usluge, OIB 37567261825</item>
      <item>Marinko Bob Ivancic, OIB 04342805000</item>
    </derivirana_varijabla>
  </DomainObject.Predmet.ProtuStrankaListFormatedOIB>
  <DomainObject.Predmet.ProtuStrankaListFormatedWithAdress>
    <izvorni_sadrzaj>
      <item>KRALJEVI RESTORANI društvo s ograničenom odgovornošću za usluge, Avenija Većeslava Holjevca 40, 10000 Zagreb</item>
      <item>Marinko Bob Ivancic, Avenija Većeslava Holjevca 40, 10000 Zagreb</item>
    </izvorni_sadrzaj>
    <derivirana_varijabla naziv="DomainObject.Predmet.ProtuStrankaListFormatedWithAdress_1">
      <item>KRALJEVI RESTORANI društvo s ograničenom odgovornošću za usluge, Avenija Većeslava Holjevca 40, 10000 Zagreb</item>
      <item>Marinko Bob Ivancic, Avenija Većeslava Holjevca 40, 10000 Zagreb</item>
    </derivirana_varijabla>
  </DomainObject.Predmet.ProtuStrankaListFormatedWithAdress>
  <DomainObject.Predmet.ProtuStrankaListFormatedWithAdressOIB>
    <izvorni_sadrzaj>
      <item>KRALJEVI RESTORANI društvo s ograničenom odgovornošću za usluge, OIB 37567261825, Avenija Većeslava Holjevca 40, 10000 Zagreb</item>
      <item>Marinko Bob Ivancic, OIB 04342805000, Avenija Većeslava Holjevca 40, 10000 Zagreb</item>
    </izvorni_sadrzaj>
    <derivirana_varijabla naziv="DomainObject.Predmet.ProtuStrankaListFormatedWithAdressOIB_1">
      <item>KRALJEVI RESTORANI društvo s ograničenom odgovornošću za usluge, OIB 37567261825, Avenija Većeslava Holjevca 40, 10000 Zagreb</item>
      <item>Marinko Bob Ivancic, OIB 04342805000, Avenija Većeslava Holjevca 40, 10000 Zagreb</item>
    </derivirana_varijabla>
  </DomainObject.Predmet.ProtuStrankaListFormatedWithAdressOIB>
  <DomainObject.Predmet.ProtuStrankaListNazivFormated>
    <izvorni_sadrzaj>
      <item>KRALJEVI RESTORANI društvo s ograničenom odgovornošću za usluge</item>
      <item>Marinko Bob Ivancic</item>
    </izvorni_sadrzaj>
    <derivirana_varijabla naziv="DomainObject.Predmet.ProtuStrankaListNazivFormated_1">
      <item>KRALJEVI RESTORANI društvo s ograničenom odgovornošću za usluge</item>
      <item>Marinko Bob Ivancic</item>
    </derivirana_varijabla>
  </DomainObject.Predmet.ProtuStrankaListNazivFormated>
  <DomainObject.Predmet.ProtuStrankaListNazivFormatedOIB>
    <izvorni_sadrzaj>
      <item>KRALJEVI RESTORANI društvo s ograničenom odgovornošću za usluge, OIB 37567261825</item>
      <item>Marinko Bob Ivancic, OIB 04342805000</item>
    </izvorni_sadrzaj>
    <derivirana_varijabla naziv="DomainObject.Predmet.ProtuStrankaListNazivFormatedOIB_1">
      <item>KRALJEVI RESTORANI društvo s ograničenom odgovornošću za usluge, OIB 37567261825</item>
      <item>Marinko Bob Ivancic, OIB 04342805000</item>
    </derivirana_varijabla>
  </DomainObject.Predmet.ProtuStrankaListNazivFormatedOIB>
  <DomainObject.Predmet.OstaliListFormated>
    <izvorni_sadrzaj>
      <item>Odvj. Tomislav Valičević</item>
    </izvorni_sadrzaj>
    <derivirana_varijabla naziv="DomainObject.Predmet.OstaliListFormated_1">
      <item>Odvj. Tomislav Valičević</item>
    </derivirana_varijabla>
    <derivirana_varijabla naziv="DrugaOsoba">
      <item>Odvj. Tomislav Valičević</item>
    </derivirana_varijabla>
  </DomainObject.Predmet.OstaliListFormated>
  <DomainObject.Predmet.OstaliListFormatedOIB>
    <izvorni_sadrzaj>
      <item>Odvj. Tomislav Valičević, OIB 09426036735</item>
    </izvorni_sadrzaj>
    <derivirana_varijabla naziv="DomainObject.Predmet.OstaliListFormatedOIB_1">
      <item>Odvj. Tomislav Valičević, OIB 09426036735</item>
    </derivirana_varijabla>
  </DomainObject.Predmet.OstaliListFormatedOIB>
  <DomainObject.Predmet.OstaliListFormatedWithAdress>
    <izvorni_sadrzaj>
      <item>Odvj. Tomislav Valičević, Ilica 36, 10000 Zagreb</item>
    </izvorni_sadrzaj>
    <derivirana_varijabla naziv="DomainObject.Predmet.OstaliListFormatedWithAdress_1">
      <item>Odvj. Tomislav Valičević, Ilica 36, 10000 Zagreb</item>
    </derivirana_varijabla>
  </DomainObject.Predmet.OstaliListFormatedWithAdress>
  <DomainObject.Predmet.OstaliListFormatedWithAdressOIB>
    <izvorni_sadrzaj>
      <item>Odvj. Tomislav Valičević, OIB 09426036735, Ilica 36, 10000 Zagreb</item>
    </izvorni_sadrzaj>
    <derivirana_varijabla naziv="DomainObject.Predmet.OstaliListFormatedWithAdressOIB_1">
      <item>Odvj. Tomislav Valičević, OIB 09426036735, Ilica 36, 10000 Zagreb</item>
    </derivirana_varijabla>
  </DomainObject.Predmet.OstaliListFormatedWithAdressOIB>
  <DomainObject.Predmet.OstaliListNazivFormated>
    <izvorni_sadrzaj>
      <item>Odvj. Tomislav Valičević</item>
    </izvorni_sadrzaj>
    <derivirana_varijabla naziv="DomainObject.Predmet.OstaliListNazivFormated_1">
      <item>Odvj. Tomislav Valičević</item>
    </derivirana_varijabla>
  </DomainObject.Predmet.OstaliListNazivFormated>
  <DomainObject.Predmet.OstaliListNazivFormatedOIB>
    <izvorni_sadrzaj>
      <item>Odvj. Tomislav Valičević, OIB 09426036735</item>
    </izvorni_sadrzaj>
    <derivirana_varijabla naziv="DomainObject.Predmet.OstaliListNazivFormatedOIB_1">
      <item>Odvj. Tomislav Valičević, OIB 09426036735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KRALJEVI RESTORANI društvo s ograničenom odgovornošću za usluge i dr.</izvorni_sadrzaj>
    <derivirana_varijabla naziv="DomainObject.Predmet.ProtustrankaIDrugi_1">KRALJEVI RESTORANI društvo s ograničenom odgovornošću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KRALJEVI RESTORANI društvo s ograničenom odgovornošću za usluge, OIB 37567261825, Avenija Većeslava Holjevca 40, 10000 Zagreb i dr.</izvorni_sadrzaj>
    <derivirana_varijabla naziv="DomainObject.Predmet.ProtustrankaIDrugiAdressOIB_1">KRALJEVI RESTORANI društvo s ograničenom odgovornošću za usluge, OIB 37567261825, Avenija Većeslava Holjevca 40,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KRALJEVI RESTORANI društvo s ograničenom odgovornošću za usluge</item>
      <item>Marinko Bob Ivancic</item>
      <item>Odvj. Tomislav Valičević</item>
    </izvorni_sadrzaj>
    <derivirana_varijabla naziv="DomainObject.Predmet.SudioniciListNaziv_1">
      <item>HRVATSKO DRUŠTVO SKLADATELJA</item>
      <item>KRALJEVI RESTORANI društvo s ograničenom odgovornošću za usluge</item>
      <item>Marinko Bob Ivancic</item>
      <item>Odvj. Tomislav Valičević</item>
    </derivirana_varijabla>
    <derivirana_varijabla naziv="OstaliSudionici">
      <item>HRVATSKO DRUŠTVO SKLADATELJA</item>
      <item>KRALJEVI RESTORANI društvo s ograničenom odgovornošću za usluge</item>
      <item>Marinko Bob Ivancic</item>
      <item>Odvj. Tomislav Valičević</item>
    </derivirana_varijabla>
  </DomainObject.Predmet.SudioniciListNaziv>
  <DomainObject.Predmet.SudioniciListAdressOIB>
    <izvorni_sadrzaj>
      <item>HRVATSKO DRUŠTVO SKLADATELJA, OIB 56668956985, Heinzelova 62a,10000 Zagreb</item>
      <item>KRALJEVI RESTORANI društvo s ograničenom odgovornošću za usluge, OIB 37567261825, Avenija Većeslava Holjevca 40,10000 Zagreb</item>
      <item>Marinko Bob Ivancic, OIB 04342805000, Avenija Većeslava Holjevca 40,10000 Zagreb</item>
      <item>Odvj. Tomislav Valičević, OIB 09426036735, Ilica 36,10000 Zagreb</item>
    </izvorni_sadrzaj>
    <derivirana_varijabla naziv="DomainObject.Predmet.SudioniciListAdressOIB_1">
      <item>HRVATSKO DRUŠTVO SKLADATELJA, OIB 56668956985, Heinzelova 62a,10000 Zagreb</item>
      <item>KRALJEVI RESTORANI društvo s ograničenom odgovornošću za usluge, OIB 37567261825, Avenija Većeslava Holjevca 40,10000 Zagreb</item>
      <item>Marinko Bob Ivancic, OIB 04342805000, Avenija Većeslava Holjevca 40,10000 Zagreb</item>
      <item>Odvj. Tomislav Valičević, OIB 09426036735, Ilica 36,10000 Zagreb</item>
    </derivirana_varijabla>
  </DomainObject.Predmet.SudioniciListAdressOIB>
  <DomainObject.UcesnikSudskeRadnje.NazivFormated>
    <izvorni_sadrzaj>KRALJEVI RESTORANI društvo s ograničenom odgovornošću za usluge, OIB 37567261825, Avenija Većeslava Holjevca 40,10000 Zagreb</izvorni_sadrzaj>
    <derivirana_varijabla naziv="DomainObject.UcesnikSudskeRadnje.NazivFormated_1">KRALJEVI RESTORANI društvo s ograničenom odgovornošću za usluge, OIB 37567261825, Avenija Većeslava Holjevca 40,10000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37567261825</item>
      <item>, OIB 04342805000</item>
      <item>, OIB 09426036735</item>
    </izvorni_sadrzaj>
    <derivirana_varijabla naziv="DomainObject.Predmet.SudioniciListNazivOIB_1">
      <item>, OIB 56668956985</item>
      <item>, OIB 37567261825</item>
      <item>, OIB 04342805000</item>
      <item>, OIB 09426036735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KRALJEVI RESTORANI društvo s ograničenom odgovornošću za usluge, OIB 37567261825, Avenija Većeslava Holjevca 40, 10000 Zagreb
2. Okrivljenik Marinko Bob Ivancic, OIB 04342805000, Avenija Većeslava Holjevca 40, 10000 Zagreb</izvorni_sadrzaj>
    <derivirana_varijabla naziv="DomainObject.UcesnikSudskeRadnje.SudskaRadnja.UcesniciObavijest_1">1. Okrivljenik KRALJEVI RESTORANI društvo s ograničenom odgovornošću za usluge, OIB 37567261825, Avenija Većeslava Holjevca 40, 10000 Zagreb
2. Okrivljenik Marinko Bob Ivancic, OIB 04342805000, Avenija Većeslava Holjevca 40,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ožujka 2025.</izvorni_sadrzaj>
    <derivirana_varijabla naziv="DomainObject.Predmet.DatumPocetkaProcesa_1">13.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KRALJEVI RESTORANI društvo s ograničenom odgovornošću za usluge, Avenija Većeslava Holjevca 40, 10000 Zagreb, OIB: 37567261825</item>
      <item>Marinko Bob Ivancic, Avenija Većeslava Holjevca 40, 10000 Zagreb, OIB: 04342805000, rođen-a 24.12.1965., mjesto rođenja CAMPERDOWN</item>
    </izvorni_sadrzaj>
    <derivirana_varijabla naziv="DomainObject.Predmet.OkrivljenikAdresaMjestoRodjenjaList_1">
      <item>KRALJEVI RESTORANI društvo s ograničenom odgovornošću za usluge, Avenija Većeslava Holjevca 40, 10000 Zagreb, OIB: 37567261825</item>
      <item>Marinko Bob Ivancic, Avenija Većeslava Holjevca 40, 10000 Zagreb, OIB: 04342805000, rođen-a 24.12.1965., mjesto rođenja CAMPERDOWN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KRALJEVI RESTORANI društvo s ograničenom odgovornošću za usluge, MBS 081070165, Avenija Većeslava Holjevca 40, 10000 Zagreb</izvorni_sadrzaj>
    <derivirana_varijabla naziv="DomainObject.Predmet.OkrivljenikPravnaNazivAdresaMbs_1">KRALJEVI RESTORANI društvo s ograničenom odgovornošću za usluge, MBS 081070165, Avenija Većeslava Holjevca 40,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F65C97-E914-4CBF-8A43-81626C4B4311}">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318</properties:Words>
  <properties:Characters>1863</properties:Characters>
  <properties:Lines>48</properties:Lines>
  <properties:Paragraphs>21</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2026-05-26T12:50:00Z</cp:lastPrinted>
  <dcterms:modified xmlns:xsi="http://www.w3.org/2001/XMLSchema-instance" xsi:type="dcterms:W3CDTF">2026-05-26T12:50:00Z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KRALJEVI RESTORANI društvo s ograničenom odgovornošću za usluge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